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D4CA2">
        <w:rPr>
          <w:rFonts w:cs="Arial"/>
          <w:b/>
          <w:caps/>
          <w:sz w:val="28"/>
          <w:szCs w:val="28"/>
        </w:rPr>
        <w:t>1585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D4CA2" w:rsidP="008D4CA2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D4CA2">
              <w:rPr>
                <w:rFonts w:cs="Arial"/>
                <w:sz w:val="20"/>
                <w:szCs w:val="20"/>
              </w:rPr>
              <w:t>Intensificação de rondas da Guarda Civil Municipal no Jardim do Vale.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8D4CA2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INDICO</w:t>
      </w:r>
      <w:r w:rsidR="003A77BE"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="003A77BE"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>
        <w:rPr>
          <w:rFonts w:cs="Arial"/>
        </w:rPr>
        <w:t>à i</w:t>
      </w:r>
      <w:r w:rsidRPr="008D4CA2">
        <w:rPr>
          <w:rFonts w:cs="Arial"/>
        </w:rPr>
        <w:t>ntensificação de rondas da Guarda Civil Municipal no Jardim do Vale.</w:t>
      </w:r>
    </w:p>
    <w:p w:rsidR="008D4CA2" w:rsidRDefault="008D4CA2" w:rsidP="008D4CA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D4CA2">
        <w:rPr>
          <w:rFonts w:cs="Arial"/>
        </w:rPr>
        <w:t xml:space="preserve">Conforme reclamação de moradores, a falta de rondas da GCM no local está colocando as pessoas em risco, </w:t>
      </w:r>
      <w:r>
        <w:rPr>
          <w:rFonts w:cs="Arial"/>
        </w:rPr>
        <w:t>haja vista que</w:t>
      </w:r>
      <w:r w:rsidRPr="008D4CA2">
        <w:rPr>
          <w:rFonts w:cs="Arial"/>
        </w:rPr>
        <w:t xml:space="preserve"> alguns </w:t>
      </w:r>
      <w:r>
        <w:rPr>
          <w:rFonts w:cs="Arial"/>
        </w:rPr>
        <w:t>habitantes</w:t>
      </w:r>
      <w:r w:rsidRPr="008D4CA2">
        <w:rPr>
          <w:rFonts w:cs="Arial"/>
        </w:rPr>
        <w:t xml:space="preserve"> já foram vítimas de assalto, entre outras tentativas de crimes e violência. </w:t>
      </w:r>
    </w:p>
    <w:p w:rsidR="008D4CA2" w:rsidRPr="008D4CA2" w:rsidRDefault="008D4CA2" w:rsidP="008D4CA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Desta forma, v</w:t>
      </w:r>
      <w:r w:rsidRPr="008D4CA2">
        <w:rPr>
          <w:rFonts w:cs="Arial"/>
        </w:rPr>
        <w:t xml:space="preserve">isando </w:t>
      </w:r>
      <w:r>
        <w:rPr>
          <w:rFonts w:cs="Arial"/>
        </w:rPr>
        <w:t>à</w:t>
      </w:r>
      <w:r w:rsidRPr="008D4CA2">
        <w:rPr>
          <w:rFonts w:cs="Arial"/>
        </w:rPr>
        <w:t xml:space="preserve"> segurança da população, peço que seja atendida a reivindicação.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 especial atenção ao indicado, subscrev</w:t>
      </w:r>
      <w:r w:rsidR="008D4CA2">
        <w:rPr>
          <w:rFonts w:cs="Arial"/>
        </w:rPr>
        <w:t>o</w:t>
      </w:r>
      <w:r w:rsidR="003E188F" w:rsidRPr="001840AD">
        <w:rPr>
          <w:rFonts w:cs="Arial"/>
        </w:rPr>
        <w:t xml:space="preserve"> agradecido.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D4CA2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D4CA2" w:rsidRPr="005D429C" w:rsidRDefault="008D4CA2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8D4CA2" w:rsidRPr="005D429C" w:rsidRDefault="008D4CA2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8D4CA2" w:rsidRDefault="008D4CA2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396" w:rsidRDefault="00765396">
      <w:r>
        <w:separator/>
      </w:r>
    </w:p>
  </w:endnote>
  <w:endnote w:type="continuationSeparator" w:id="0">
    <w:p w:rsidR="00765396" w:rsidRDefault="0076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396" w:rsidRDefault="00765396">
      <w:r>
        <w:separator/>
      </w:r>
    </w:p>
  </w:footnote>
  <w:footnote w:type="continuationSeparator" w:id="0">
    <w:p w:rsidR="00765396" w:rsidRDefault="00765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01688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5396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4CA2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4A03B-794B-4C04-870A-9E39757B8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2021-05-31T14:09:00Z</dcterms:created>
  <dcterms:modified xsi:type="dcterms:W3CDTF">2021-05-31T14:12:00Z</dcterms:modified>
</cp:coreProperties>
</file>